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98BF5" w14:textId="77777777" w:rsidR="00941C0D" w:rsidRDefault="00941C0D" w:rsidP="0094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MATHEWE</w:t>
      </w:r>
      <w:r>
        <w:rPr>
          <w:rFonts w:ascii="Times New Roman" w:hAnsi="Times New Roman" w:cs="Times New Roman"/>
        </w:rPr>
        <w:t xml:space="preserve">      (fl.1484)</w:t>
      </w:r>
    </w:p>
    <w:p w14:paraId="411B28B8" w14:textId="77777777" w:rsidR="00941C0D" w:rsidRDefault="00941C0D" w:rsidP="0094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Harpford, Devon. Smith.</w:t>
      </w:r>
    </w:p>
    <w:p w14:paraId="49F5F847" w14:textId="77777777" w:rsidR="00941C0D" w:rsidRDefault="00941C0D" w:rsidP="00941C0D">
      <w:pPr>
        <w:rPr>
          <w:rFonts w:ascii="Times New Roman" w:hAnsi="Times New Roman" w:cs="Times New Roman"/>
        </w:rPr>
      </w:pPr>
    </w:p>
    <w:p w14:paraId="7C42A909" w14:textId="681918B3" w:rsidR="00941C0D" w:rsidRDefault="00941C0D" w:rsidP="00941C0D">
      <w:pPr>
        <w:rPr>
          <w:rFonts w:ascii="Times New Roman" w:hAnsi="Times New Roman" w:cs="Times New Roman"/>
        </w:rPr>
      </w:pPr>
    </w:p>
    <w:p w14:paraId="0BA036C5" w14:textId="77777777" w:rsidR="009875A6" w:rsidRPr="00252678" w:rsidRDefault="009875A6" w:rsidP="009875A6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 w:rsidRPr="00252678">
        <w:rPr>
          <w:rStyle w:val="Hyperlink"/>
          <w:rFonts w:eastAsia="Calibri"/>
          <w:color w:val="auto"/>
          <w:u w:val="none"/>
        </w:rPr>
        <w:tab/>
        <w:t>1483</w:t>
      </w:r>
      <w:r w:rsidRPr="00252678">
        <w:rPr>
          <w:rStyle w:val="Hyperlink"/>
          <w:rFonts w:eastAsia="Calibri"/>
          <w:color w:val="auto"/>
          <w:u w:val="none"/>
        </w:rPr>
        <w:tab/>
        <w:t>Richard Livermore(q.v.) brought a plaint of debt against him and John</w:t>
      </w:r>
    </w:p>
    <w:p w14:paraId="1C61D911" w14:textId="77777777" w:rsidR="009875A6" w:rsidRPr="00252678" w:rsidRDefault="009875A6" w:rsidP="009875A6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 w:rsidRPr="00252678">
        <w:rPr>
          <w:rStyle w:val="Hyperlink"/>
          <w:rFonts w:eastAsia="Calibri"/>
          <w:color w:val="auto"/>
          <w:u w:val="none"/>
        </w:rPr>
        <w:tab/>
      </w:r>
      <w:r w:rsidRPr="00252678">
        <w:rPr>
          <w:rStyle w:val="Hyperlink"/>
          <w:rFonts w:eastAsia="Calibri"/>
          <w:color w:val="auto"/>
          <w:u w:val="none"/>
        </w:rPr>
        <w:tab/>
        <w:t>Hanke of Harpford(q.v.).</w:t>
      </w:r>
    </w:p>
    <w:p w14:paraId="25D586C7" w14:textId="4B9102A4" w:rsidR="009875A6" w:rsidRPr="009875A6" w:rsidRDefault="009875A6" w:rsidP="009875A6">
      <w:pPr>
        <w:pStyle w:val="NoSpacing"/>
        <w:jc w:val="both"/>
        <w:rPr>
          <w:rFonts w:eastAsia="Calibri"/>
        </w:rPr>
      </w:pPr>
      <w:r w:rsidRPr="00252678">
        <w:rPr>
          <w:rStyle w:val="Hyperlink"/>
          <w:rFonts w:eastAsia="Calibri"/>
          <w:color w:val="auto"/>
          <w:u w:val="none"/>
        </w:rPr>
        <w:tab/>
      </w:r>
      <w:r w:rsidRPr="00252678">
        <w:rPr>
          <w:rStyle w:val="Hyperlink"/>
          <w:rFonts w:eastAsia="Calibri"/>
          <w:color w:val="auto"/>
          <w:u w:val="none"/>
        </w:rPr>
        <w:tab/>
      </w:r>
      <w:r w:rsidRPr="00252678">
        <w:rPr>
          <w:rFonts w:eastAsia="Calibri"/>
        </w:rPr>
        <w:t xml:space="preserve">( </w:t>
      </w:r>
      <w:hyperlink r:id="rId6" w:history="1">
        <w:r w:rsidRPr="00252678">
          <w:rPr>
            <w:rStyle w:val="Hyperlink"/>
            <w:rFonts w:eastAsia="Calibri"/>
            <w:color w:val="auto"/>
            <w:u w:val="none"/>
          </w:rPr>
          <w:t>http://aalt.law.uh.edu/Indices/CP40Indices/CP40no883Pl.htm</w:t>
        </w:r>
      </w:hyperlink>
      <w:r w:rsidRPr="00252678">
        <w:rPr>
          <w:rStyle w:val="Hyperlink"/>
          <w:rFonts w:eastAsia="Calibri"/>
          <w:color w:val="auto"/>
          <w:u w:val="none"/>
        </w:rPr>
        <w:t xml:space="preserve">  )</w:t>
      </w:r>
    </w:p>
    <w:p w14:paraId="245BB808" w14:textId="77777777" w:rsidR="00941C0D" w:rsidRDefault="00941C0D" w:rsidP="0094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Levermore(q.v.) brought a plaint of debt against her and John</w:t>
      </w:r>
    </w:p>
    <w:p w14:paraId="6DAFC4D3" w14:textId="77777777" w:rsidR="00941C0D" w:rsidRDefault="00941C0D" w:rsidP="0094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Hauke of Harpford(q.v.).</w:t>
      </w:r>
    </w:p>
    <w:p w14:paraId="0B1EBC28" w14:textId="77777777" w:rsidR="00941C0D" w:rsidRDefault="00941C0D" w:rsidP="0094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524F46B" w14:textId="77777777" w:rsidR="00941C0D" w:rsidRDefault="00941C0D" w:rsidP="00941C0D">
      <w:pPr>
        <w:rPr>
          <w:rFonts w:ascii="Times New Roman" w:hAnsi="Times New Roman" w:cs="Times New Roman"/>
        </w:rPr>
      </w:pPr>
    </w:p>
    <w:p w14:paraId="65C174F3" w14:textId="77777777" w:rsidR="00941C0D" w:rsidRDefault="00941C0D" w:rsidP="00941C0D">
      <w:pPr>
        <w:rPr>
          <w:rFonts w:ascii="Times New Roman" w:hAnsi="Times New Roman" w:cs="Times New Roman"/>
        </w:rPr>
      </w:pPr>
    </w:p>
    <w:p w14:paraId="49B08470" w14:textId="151F2CD1" w:rsidR="00941C0D" w:rsidRDefault="00941C0D" w:rsidP="0094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March 2018</w:t>
      </w:r>
    </w:p>
    <w:p w14:paraId="6806FC3B" w14:textId="36C7F118" w:rsidR="009875A6" w:rsidRDefault="009875A6" w:rsidP="0094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February 2022</w:t>
      </w:r>
    </w:p>
    <w:p w14:paraId="49240218" w14:textId="77777777" w:rsidR="006B2F86" w:rsidRPr="00E71FC3" w:rsidRDefault="009875A6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9CAAA" w14:textId="77777777" w:rsidR="00941C0D" w:rsidRDefault="00941C0D" w:rsidP="00E71FC3">
      <w:r>
        <w:separator/>
      </w:r>
    </w:p>
  </w:endnote>
  <w:endnote w:type="continuationSeparator" w:id="0">
    <w:p w14:paraId="288BDDCD" w14:textId="77777777" w:rsidR="00941C0D" w:rsidRDefault="00941C0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D7BC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2884" w14:textId="77777777" w:rsidR="00941C0D" w:rsidRDefault="00941C0D" w:rsidP="00E71FC3">
      <w:r>
        <w:separator/>
      </w:r>
    </w:p>
  </w:footnote>
  <w:footnote w:type="continuationSeparator" w:id="0">
    <w:p w14:paraId="706CC60D" w14:textId="77777777" w:rsidR="00941C0D" w:rsidRDefault="00941C0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C0D"/>
    <w:rsid w:val="001A7C09"/>
    <w:rsid w:val="00577BD5"/>
    <w:rsid w:val="00656CBA"/>
    <w:rsid w:val="006A1F77"/>
    <w:rsid w:val="00733BE7"/>
    <w:rsid w:val="00941C0D"/>
    <w:rsid w:val="009875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BA9D0"/>
  <w15:chartTrackingRefBased/>
  <w15:docId w15:val="{A26698D2-0AB1-4357-A2EF-54EDB3400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C0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41C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2018-03-21T21:15:00Z</dcterms:created>
  <dcterms:modified xsi:type="dcterms:W3CDTF">2022-02-18T08:36:00Z</dcterms:modified>
</cp:coreProperties>
</file>